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Realschule Lemgo - Erweiterung - Parkett- und Holzbelagsarbeiten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Parkett- Holzbelag- und Treppenarbeiten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